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7BC" w:rsidRDefault="00AB27BC" w:rsidP="00AB27B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FRERE</w:t>
      </w:r>
      <w:r>
        <w:rPr>
          <w:rFonts w:ascii="Times New Roman" w:hAnsi="Arial Unicode MS"/>
        </w:rPr>
        <w:t xml:space="preserve">    (fl.1454)</w:t>
      </w:r>
    </w:p>
    <w:p w:rsidR="00AB27BC" w:rsidRDefault="00AB27BC" w:rsidP="00AB27B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Raskelf, Yorkshire.</w:t>
      </w:r>
    </w:p>
    <w:p w:rsidR="00AB27BC" w:rsidRDefault="00AB27BC" w:rsidP="00AB27BC">
      <w:pPr>
        <w:pStyle w:val="Body1"/>
        <w:rPr>
          <w:rFonts w:ascii="Times New Roman" w:hAnsi="Times New Roman"/>
        </w:rPr>
      </w:pPr>
    </w:p>
    <w:p w:rsidR="00AB27BC" w:rsidRDefault="00AB27BC" w:rsidP="00AB27BC">
      <w:pPr>
        <w:pStyle w:val="Body1"/>
        <w:rPr>
          <w:rFonts w:ascii="Times New Roman" w:hAnsi="Times New Roman"/>
        </w:rPr>
      </w:pPr>
    </w:p>
    <w:p w:rsidR="00AB27BC" w:rsidRDefault="00AB27BC" w:rsidP="00AB27B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28 Nov.1454    He made his Will.  (W.Y.R. p.65)</w:t>
      </w:r>
    </w:p>
    <w:p w:rsidR="00AB27BC" w:rsidRDefault="00AB27BC" w:rsidP="00AB27B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5 Dec.            Probate of his Will.  (ibid.)</w:t>
      </w:r>
    </w:p>
    <w:p w:rsidR="00AB27BC" w:rsidRDefault="00AB27BC" w:rsidP="00AB27BC">
      <w:pPr>
        <w:pStyle w:val="Body1"/>
        <w:rPr>
          <w:rFonts w:ascii="Times New Roman" w:hAnsi="Times New Roman"/>
        </w:rPr>
      </w:pPr>
    </w:p>
    <w:p w:rsidR="00AB27BC" w:rsidRDefault="00AB27BC" w:rsidP="00AB27BC">
      <w:pPr>
        <w:pStyle w:val="Body1"/>
        <w:rPr>
          <w:rFonts w:ascii="Times New Roman" w:hAnsi="Times New Roman"/>
        </w:rPr>
      </w:pPr>
    </w:p>
    <w:p w:rsidR="00AB27BC" w:rsidRDefault="00AB27BC" w:rsidP="00AB27B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9 May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BC" w:rsidRDefault="00AB27BC" w:rsidP="00564E3C">
      <w:pPr>
        <w:spacing w:after="0" w:line="240" w:lineRule="auto"/>
      </w:pPr>
      <w:r>
        <w:separator/>
      </w:r>
    </w:p>
  </w:endnote>
  <w:endnote w:type="continuationSeparator" w:id="0">
    <w:p w:rsidR="00AB27BC" w:rsidRDefault="00AB27B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B27BC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BC" w:rsidRDefault="00AB27BC" w:rsidP="00564E3C">
      <w:pPr>
        <w:spacing w:after="0" w:line="240" w:lineRule="auto"/>
      </w:pPr>
      <w:r>
        <w:separator/>
      </w:r>
    </w:p>
  </w:footnote>
  <w:footnote w:type="continuationSeparator" w:id="0">
    <w:p w:rsidR="00AB27BC" w:rsidRDefault="00AB27B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7BC"/>
    <w:rsid w:val="00372DC6"/>
    <w:rsid w:val="00564E3C"/>
    <w:rsid w:val="0064591D"/>
    <w:rsid w:val="00AB27B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973F56-272F-4643-8EC5-3AA88980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AB27BC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2015-10-27T19:37:00Z</dcterms:created>
  <dcterms:modified xsi:type="dcterms:W3CDTF">2015-10-27T19:37:00Z</dcterms:modified>
</cp:coreProperties>
</file>